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7C9" w:rsidRDefault="00FB57C9" w:rsidP="004A2B1F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FB57C9" w:rsidRDefault="00FB57C9" w:rsidP="004A2B1F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FB57C9" w:rsidRDefault="00FB57C9" w:rsidP="004A2B1F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FB57C9" w:rsidRDefault="00FB57C9" w:rsidP="004A2B1F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муниципального района</w:t>
      </w:r>
    </w:p>
    <w:p w:rsidR="00FB57C9" w:rsidRDefault="00FB57C9" w:rsidP="004A2B1F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:rsidR="00FB57C9" w:rsidRPr="00605021" w:rsidRDefault="00FB57C9" w:rsidP="004A2B1F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24.10.2025 № 76</w:t>
      </w:r>
    </w:p>
    <w:p w:rsidR="00FB57C9" w:rsidRDefault="00FB57C9"/>
    <w:tbl>
      <w:tblPr>
        <w:tblW w:w="14850" w:type="dxa"/>
        <w:tblLook w:val="01E0"/>
      </w:tblPr>
      <w:tblGrid>
        <w:gridCol w:w="9747"/>
        <w:gridCol w:w="5103"/>
      </w:tblGrid>
      <w:tr w:rsidR="00FB57C9" w:rsidRPr="001F583B" w:rsidTr="00AC501F">
        <w:tc>
          <w:tcPr>
            <w:tcW w:w="9747" w:type="dxa"/>
          </w:tcPr>
          <w:p w:rsidR="00FB57C9" w:rsidRPr="001F583B" w:rsidRDefault="00FB57C9" w:rsidP="00192E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FB57C9" w:rsidRPr="001F583B" w:rsidRDefault="00FB57C9" w:rsidP="00192E2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83B">
              <w:rPr>
                <w:rFonts w:ascii="Times New Roman" w:hAnsi="Times New Roman"/>
                <w:sz w:val="28"/>
                <w:szCs w:val="28"/>
              </w:rPr>
              <w:t xml:space="preserve">ПРИЛОЖЕНИЕ № 1 </w:t>
            </w:r>
          </w:p>
          <w:p w:rsidR="00FB57C9" w:rsidRPr="001F583B" w:rsidRDefault="00FB57C9" w:rsidP="00192E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83B">
              <w:rPr>
                <w:rFonts w:ascii="Times New Roman" w:hAnsi="Times New Roman"/>
                <w:sz w:val="28"/>
                <w:szCs w:val="28"/>
              </w:rPr>
              <w:t xml:space="preserve">к муниципальной программе </w:t>
            </w:r>
          </w:p>
          <w:p w:rsidR="00FB57C9" w:rsidRPr="001F583B" w:rsidRDefault="00FB57C9" w:rsidP="00192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83B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Щербиновского района </w:t>
            </w:r>
          </w:p>
          <w:p w:rsidR="00FB57C9" w:rsidRPr="001F583B" w:rsidRDefault="00FB57C9" w:rsidP="00192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8"/>
                <w:szCs w:val="28"/>
              </w:rPr>
              <w:t>«Развитие субъектов малого и среднего предпринимательства в Глафировском сельском поселении Щербиновского района»</w:t>
            </w:r>
          </w:p>
        </w:tc>
      </w:tr>
    </w:tbl>
    <w:p w:rsidR="00FB57C9" w:rsidRPr="00192E26" w:rsidRDefault="00FB57C9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B57C9" w:rsidRPr="004F6CD4" w:rsidRDefault="00FB57C9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B57C9" w:rsidRPr="00B45E52" w:rsidRDefault="00FB57C9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45E52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:rsidR="00FB57C9" w:rsidRPr="00B45E52" w:rsidRDefault="00FB57C9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45E52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FB57C9" w:rsidRPr="00B45E52" w:rsidRDefault="00FB57C9" w:rsidP="00192E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5E52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 w:rsidRPr="00B45E52">
        <w:rPr>
          <w:rFonts w:ascii="Times New Roman" w:hAnsi="Times New Roman"/>
          <w:b/>
          <w:sz w:val="28"/>
          <w:szCs w:val="28"/>
        </w:rPr>
        <w:t xml:space="preserve">Развитие субъектов малого и среднего предпринимательства в Глафировском сельском поселении </w:t>
      </w:r>
    </w:p>
    <w:p w:rsidR="00FB57C9" w:rsidRPr="00B45E52" w:rsidRDefault="00FB57C9" w:rsidP="00192E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5E52">
        <w:rPr>
          <w:rFonts w:ascii="Times New Roman" w:hAnsi="Times New Roman"/>
          <w:b/>
          <w:sz w:val="28"/>
          <w:szCs w:val="28"/>
        </w:rPr>
        <w:t xml:space="preserve">Щербиновского района» </w:t>
      </w:r>
    </w:p>
    <w:p w:rsidR="00FB57C9" w:rsidRDefault="00FB57C9" w:rsidP="00192E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4395"/>
        <w:gridCol w:w="1701"/>
        <w:gridCol w:w="1276"/>
        <w:gridCol w:w="1135"/>
        <w:gridCol w:w="1134"/>
        <w:gridCol w:w="1134"/>
        <w:gridCol w:w="1134"/>
        <w:gridCol w:w="1134"/>
        <w:gridCol w:w="1134"/>
      </w:tblGrid>
      <w:tr w:rsidR="00FB57C9" w:rsidRPr="001F583B" w:rsidTr="00DD13A9">
        <w:trPr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Наименование целевого</w:t>
            </w:r>
          </w:p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4A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FB57C9" w:rsidRPr="001F583B" w:rsidTr="008572DC">
        <w:trPr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FB57C9" w:rsidRPr="001F583B" w:rsidTr="008572DC">
        <w:trPr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B57C9" w:rsidRPr="001F583B" w:rsidTr="007D4D36">
        <w:trPr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Муниципальная программа Глафировского сельского поселения Щербиновского района «</w:t>
            </w:r>
            <w:r w:rsidRPr="001F583B">
              <w:rPr>
                <w:rFonts w:ascii="Times New Roman" w:hAnsi="Times New Roman"/>
                <w:sz w:val="24"/>
                <w:szCs w:val="24"/>
              </w:rPr>
              <w:t>Развитие субъектов малого и среднего предпринимательства в Глафировском сельском поселении Щербиновского района</w:t>
            </w:r>
            <w:r w:rsidRPr="001F583B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FB57C9" w:rsidRPr="001F583B" w:rsidTr="009F2781">
        <w:trPr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1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C9" w:rsidRPr="001F583B" w:rsidRDefault="00FB57C9" w:rsidP="008C19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FB57C9" w:rsidRPr="001F583B" w:rsidRDefault="00FB57C9" w:rsidP="008C19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 xml:space="preserve">развитие субъектов малого и среднего предпринимательства в целях формирования конкурентной среды в экономике Глафировского сельского поселения Щербиновского района </w:t>
            </w:r>
          </w:p>
        </w:tc>
      </w:tr>
      <w:tr w:rsidR="00FB57C9" w:rsidRPr="001F583B" w:rsidTr="00F841B6">
        <w:trPr>
          <w:trHeight w:val="265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41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  <w:p w:rsidR="00FB57C9" w:rsidRPr="001F583B" w:rsidRDefault="00FB57C9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обеспечение благоприятных условий для развития субъектов малого и среднего предпринимательства Глафировского сельского поселения Щербиновского района</w:t>
            </w:r>
          </w:p>
        </w:tc>
      </w:tr>
      <w:tr w:rsidR="00FB57C9" w:rsidRPr="001F583B" w:rsidTr="00300E4F">
        <w:trPr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Целевой показатель №</w:t>
            </w:r>
            <w:r w:rsidRPr="001F583B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1: </w:t>
            </w:r>
          </w:p>
          <w:p w:rsidR="00FB57C9" w:rsidRPr="001F583B" w:rsidRDefault="00FB57C9" w:rsidP="008572DC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Количество малых предприятий, осуществляющих деятельность на территории Глафировского сельского поселения Щербиновского района на конец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57C9" w:rsidRPr="001F583B" w:rsidTr="00300E4F">
        <w:trPr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1.1.1.2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2: </w:t>
            </w:r>
          </w:p>
          <w:p w:rsidR="00FB57C9" w:rsidRPr="001F583B" w:rsidRDefault="00FB57C9" w:rsidP="00857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Количество предпринимателей без образования юридического лица, осуществляющих деятельность на территории Глафировского сельского поселения Щербиновского района на конец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FB57C9" w:rsidRPr="001F583B" w:rsidTr="00300E4F">
        <w:trPr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1.1.1.3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3: </w:t>
            </w:r>
          </w:p>
          <w:p w:rsidR="00FB57C9" w:rsidRPr="001F583B" w:rsidRDefault="00FB57C9" w:rsidP="00857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Численность работников работающих на малых предприятиях,  осуществляющих деятельность на территории Глафировского сельского поселения Щербиновского района на конец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</w:tr>
      <w:tr w:rsidR="00FB57C9" w:rsidRPr="001F583B" w:rsidTr="00300E4F">
        <w:trPr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1.1.1.4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4: </w:t>
            </w:r>
          </w:p>
          <w:p w:rsidR="00FB57C9" w:rsidRPr="001F583B" w:rsidRDefault="00FB57C9" w:rsidP="00857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Численность работников работающих у предпринимателей, осуществляющих деятельность на территории Глафировского сельского поселения Щербиновского района на конец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C9" w:rsidRPr="001F583B" w:rsidRDefault="00FB57C9" w:rsidP="00857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83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FB57C9" w:rsidRPr="004F6CD4" w:rsidRDefault="00FB57C9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4"/>
          <w:szCs w:val="24"/>
        </w:rPr>
      </w:pPr>
    </w:p>
    <w:p w:rsidR="00FB57C9" w:rsidRPr="00935992" w:rsidRDefault="00FB57C9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:rsidR="00FB57C9" w:rsidRDefault="00FB57C9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Глафировского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FB57C9" w:rsidRDefault="00FB57C9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Щербиновского 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муниципального 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>района</w:t>
      </w:r>
    </w:p>
    <w:p w:rsidR="00FB57C9" w:rsidRPr="004F6CD4" w:rsidRDefault="00FB57C9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Краснодарского края                                                                                                                                             М.Ю. Лукашенко</w:t>
      </w:r>
    </w:p>
    <w:sectPr w:rsidR="00FB57C9" w:rsidRPr="004F6CD4" w:rsidSect="00B45E52">
      <w:headerReference w:type="default" r:id="rId6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7C9" w:rsidRDefault="00FB57C9" w:rsidP="00B45E52">
      <w:pPr>
        <w:spacing w:after="0" w:line="240" w:lineRule="auto"/>
      </w:pPr>
      <w:r>
        <w:separator/>
      </w:r>
    </w:p>
  </w:endnote>
  <w:endnote w:type="continuationSeparator" w:id="0">
    <w:p w:rsidR="00FB57C9" w:rsidRDefault="00FB57C9" w:rsidP="00B45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7C9" w:rsidRDefault="00FB57C9" w:rsidP="00B45E52">
      <w:pPr>
        <w:spacing w:after="0" w:line="240" w:lineRule="auto"/>
      </w:pPr>
      <w:r>
        <w:separator/>
      </w:r>
    </w:p>
  </w:footnote>
  <w:footnote w:type="continuationSeparator" w:id="0">
    <w:p w:rsidR="00FB57C9" w:rsidRDefault="00FB57C9" w:rsidP="00B45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7C9" w:rsidRDefault="00FB57C9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FB57C9" w:rsidRDefault="00FB57C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3754F"/>
    <w:rsid w:val="00043417"/>
    <w:rsid w:val="00057476"/>
    <w:rsid w:val="0014029A"/>
    <w:rsid w:val="00147142"/>
    <w:rsid w:val="00192E26"/>
    <w:rsid w:val="001F583B"/>
    <w:rsid w:val="002804DE"/>
    <w:rsid w:val="00290476"/>
    <w:rsid w:val="00300E4F"/>
    <w:rsid w:val="003D4880"/>
    <w:rsid w:val="003F7398"/>
    <w:rsid w:val="004261F8"/>
    <w:rsid w:val="004A2B1F"/>
    <w:rsid w:val="004F6CD4"/>
    <w:rsid w:val="00513CAF"/>
    <w:rsid w:val="005553ED"/>
    <w:rsid w:val="005740E2"/>
    <w:rsid w:val="00596B07"/>
    <w:rsid w:val="005B601B"/>
    <w:rsid w:val="005C749C"/>
    <w:rsid w:val="00605021"/>
    <w:rsid w:val="00636880"/>
    <w:rsid w:val="0066033B"/>
    <w:rsid w:val="006920C6"/>
    <w:rsid w:val="006E57EA"/>
    <w:rsid w:val="007A527C"/>
    <w:rsid w:val="007D4D36"/>
    <w:rsid w:val="007F7027"/>
    <w:rsid w:val="00830CA8"/>
    <w:rsid w:val="008572DC"/>
    <w:rsid w:val="00895FAC"/>
    <w:rsid w:val="008A183F"/>
    <w:rsid w:val="008C19F9"/>
    <w:rsid w:val="00935992"/>
    <w:rsid w:val="009B3A99"/>
    <w:rsid w:val="009C675F"/>
    <w:rsid w:val="009D5109"/>
    <w:rsid w:val="009E5370"/>
    <w:rsid w:val="009F2781"/>
    <w:rsid w:val="00A21933"/>
    <w:rsid w:val="00A23C7F"/>
    <w:rsid w:val="00AC501F"/>
    <w:rsid w:val="00AE26F6"/>
    <w:rsid w:val="00B32CCA"/>
    <w:rsid w:val="00B33FD1"/>
    <w:rsid w:val="00B45E52"/>
    <w:rsid w:val="00C02C30"/>
    <w:rsid w:val="00C72DAE"/>
    <w:rsid w:val="00D321C3"/>
    <w:rsid w:val="00D52B85"/>
    <w:rsid w:val="00DC021A"/>
    <w:rsid w:val="00DD13A9"/>
    <w:rsid w:val="00E604C4"/>
    <w:rsid w:val="00F452A9"/>
    <w:rsid w:val="00F47DC4"/>
    <w:rsid w:val="00F841B6"/>
    <w:rsid w:val="00FB57C9"/>
    <w:rsid w:val="00FF7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B45E5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45E52"/>
  </w:style>
  <w:style w:type="paragraph" w:styleId="Footer">
    <w:name w:val="footer"/>
    <w:basedOn w:val="Normal"/>
    <w:link w:val="FooterChar"/>
    <w:uiPriority w:val="99"/>
    <w:semiHidden/>
    <w:rsid w:val="00B45E5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45E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19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</TotalTime>
  <Pages>2</Pages>
  <Words>366</Words>
  <Characters>2087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16</cp:revision>
  <cp:lastPrinted>2025-12-02T06:04:00Z</cp:lastPrinted>
  <dcterms:created xsi:type="dcterms:W3CDTF">2019-08-19T13:15:00Z</dcterms:created>
  <dcterms:modified xsi:type="dcterms:W3CDTF">2025-12-14T16:09:00Z</dcterms:modified>
</cp:coreProperties>
</file>